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B6" w:rsidRPr="00894DC2" w:rsidRDefault="005A2EB6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94DC2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5A2EB6" w:rsidRPr="00894DC2" w:rsidRDefault="005A2EB6" w:rsidP="00894D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94DC2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Среднеольшанского</w:t>
      </w:r>
      <w:r w:rsidRPr="00894DC2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«</w:t>
      </w:r>
      <w:r w:rsidRPr="00894DC2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5A2EB6" w:rsidRPr="003F0DCF" w:rsidRDefault="005A2EB6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5A2EB6" w:rsidRPr="00074911" w:rsidRDefault="005A2EB6" w:rsidP="00894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74911">
        <w:rPr>
          <w:rFonts w:ascii="Times New Roman" w:hAnsi="Times New Roman"/>
          <w:sz w:val="24"/>
          <w:szCs w:val="24"/>
        </w:rPr>
        <w:t>Проект Административного регламента предоставления Администрацией Среднеольшанского сельсовета Пристенского района муниципальной услуги «</w:t>
      </w:r>
      <w:r w:rsidRPr="00074911">
        <w:rPr>
          <w:rFonts w:ascii="Times New Roman" w:hAnsi="Times New Roman"/>
          <w:sz w:val="24"/>
          <w:szCs w:val="24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  <w:r w:rsidRPr="00074911">
        <w:rPr>
          <w:rFonts w:ascii="Times New Roman" w:hAnsi="Times New Roman"/>
          <w:sz w:val="24"/>
          <w:szCs w:val="24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5A2EB6" w:rsidRPr="00074911" w:rsidRDefault="005A2EB6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Среднеольшанского сельсовета Пристенского района в целях исполнения муниципальной услуги.</w:t>
      </w:r>
    </w:p>
    <w:p w:rsidR="005A2EB6" w:rsidRPr="00074911" w:rsidRDefault="005A2EB6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5A2EB6" w:rsidRPr="00074911" w:rsidRDefault="005A2EB6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5A2EB6" w:rsidRPr="00074911" w:rsidRDefault="005A2EB6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5A2EB6" w:rsidRPr="00074911" w:rsidRDefault="005A2EB6" w:rsidP="00AA07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5A2EB6" w:rsidRPr="00074911" w:rsidRDefault="005A2EB6" w:rsidP="00AA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«Среднеольшанский сельсовет» Пристенского района Курской области в сети «Интернет».</w:t>
      </w:r>
    </w:p>
    <w:p w:rsidR="005A2EB6" w:rsidRPr="00074911" w:rsidRDefault="005A2EB6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5A2EB6" w:rsidRPr="00074911" w:rsidRDefault="005A2EB6" w:rsidP="00AA0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911">
        <w:rPr>
          <w:rFonts w:ascii="Times New Roman" w:hAnsi="Times New Roman"/>
          <w:sz w:val="24"/>
          <w:szCs w:val="24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5A2EB6" w:rsidRPr="00074911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074911"/>
    <w:rsid w:val="00211EAD"/>
    <w:rsid w:val="003F0DCF"/>
    <w:rsid w:val="00480323"/>
    <w:rsid w:val="004A0024"/>
    <w:rsid w:val="004B5EFE"/>
    <w:rsid w:val="005A2EB6"/>
    <w:rsid w:val="007A0803"/>
    <w:rsid w:val="00894DC2"/>
    <w:rsid w:val="008A4469"/>
    <w:rsid w:val="009272A4"/>
    <w:rsid w:val="00975249"/>
    <w:rsid w:val="009D0C18"/>
    <w:rsid w:val="00A01525"/>
    <w:rsid w:val="00AA0719"/>
    <w:rsid w:val="00AE6442"/>
    <w:rsid w:val="00C454AE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4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411</Words>
  <Characters>2344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11</cp:revision>
  <dcterms:created xsi:type="dcterms:W3CDTF">2018-11-16T07:51:00Z</dcterms:created>
  <dcterms:modified xsi:type="dcterms:W3CDTF">2018-12-18T12:15:00Z</dcterms:modified>
</cp:coreProperties>
</file>